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2D794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MAREYS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49F53B2E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 Benfleet, Essex. Husbandman.</w:t>
      </w:r>
    </w:p>
    <w:p w14:paraId="5FEC3BA3" w14:textId="77777777" w:rsidR="00542D9B" w:rsidRDefault="00542D9B" w:rsidP="00542D9B">
      <w:pPr>
        <w:pStyle w:val="NoSpacing"/>
        <w:rPr>
          <w:rFonts w:cs="Times New Roman"/>
          <w:szCs w:val="24"/>
        </w:rPr>
      </w:pPr>
    </w:p>
    <w:p w14:paraId="04B8B396" w14:textId="77777777" w:rsidR="00542D9B" w:rsidRDefault="00542D9B" w:rsidP="00542D9B">
      <w:pPr>
        <w:pStyle w:val="NoSpacing"/>
        <w:rPr>
          <w:rFonts w:cs="Times New Roman"/>
          <w:szCs w:val="24"/>
        </w:rPr>
      </w:pPr>
    </w:p>
    <w:p w14:paraId="3CCE2D07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Alexander Sprot of London, vintner(q.v.), and John Byrd of London, </w:t>
      </w:r>
    </w:p>
    <w:p w14:paraId="4CA22D79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brasier(q.v.), as the executors of Robert Burford of London, bell maker(q.v.),</w:t>
      </w:r>
    </w:p>
    <w:p w14:paraId="04B76330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 and eight others.</w:t>
      </w:r>
    </w:p>
    <w:p w14:paraId="0A64CEF4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5864280D" w14:textId="77777777" w:rsidR="00542D9B" w:rsidRDefault="00542D9B" w:rsidP="00542D9B">
      <w:pPr>
        <w:pStyle w:val="NoSpacing"/>
        <w:rPr>
          <w:rFonts w:cs="Times New Roman"/>
          <w:szCs w:val="24"/>
        </w:rPr>
      </w:pPr>
    </w:p>
    <w:p w14:paraId="15616A85" w14:textId="77777777" w:rsidR="00542D9B" w:rsidRDefault="00542D9B" w:rsidP="00542D9B">
      <w:pPr>
        <w:pStyle w:val="NoSpacing"/>
        <w:rPr>
          <w:rFonts w:cs="Times New Roman"/>
          <w:szCs w:val="24"/>
        </w:rPr>
      </w:pPr>
    </w:p>
    <w:p w14:paraId="55402417" w14:textId="77777777" w:rsidR="00542D9B" w:rsidRDefault="00542D9B" w:rsidP="00542D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5C6EC6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BC000" w14:textId="77777777" w:rsidR="00542D9B" w:rsidRDefault="00542D9B" w:rsidP="009139A6">
      <w:r>
        <w:separator/>
      </w:r>
    </w:p>
  </w:endnote>
  <w:endnote w:type="continuationSeparator" w:id="0">
    <w:p w14:paraId="23B8B8A5" w14:textId="77777777" w:rsidR="00542D9B" w:rsidRDefault="00542D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155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413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D2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73DC" w14:textId="77777777" w:rsidR="00542D9B" w:rsidRDefault="00542D9B" w:rsidP="009139A6">
      <w:r>
        <w:separator/>
      </w:r>
    </w:p>
  </w:footnote>
  <w:footnote w:type="continuationSeparator" w:id="0">
    <w:p w14:paraId="14E8CC58" w14:textId="77777777" w:rsidR="00542D9B" w:rsidRDefault="00542D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B8C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0B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E4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9B"/>
    <w:rsid w:val="000666E0"/>
    <w:rsid w:val="002510B7"/>
    <w:rsid w:val="00542D9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D9788"/>
  <w15:chartTrackingRefBased/>
  <w15:docId w15:val="{5EF461DC-6C96-4A01-9066-388611D7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2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2023-06-27T08:27:00Z</dcterms:created>
  <dcterms:modified xsi:type="dcterms:W3CDTF">2023-06-27T08:28:00Z</dcterms:modified>
</cp:coreProperties>
</file>